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D9E" w:rsidRDefault="00B20D9E" w:rsidP="00B20D9E">
      <w:pPr>
        <w:jc w:val="center"/>
        <w:rPr>
          <w:rFonts w:ascii="Arial" w:eastAsia="MS Mincho" w:hAnsi="Arial" w:cs="Arial"/>
          <w:b/>
          <w:bCs/>
        </w:rPr>
      </w:pPr>
      <w:proofErr w:type="gramStart"/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B20D9E" w:rsidRDefault="00B20D9E" w:rsidP="00B20D9E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соответствии с требованиями ГОСТ </w:t>
      </w:r>
      <w:proofErr w:type="gramStart"/>
      <w:r>
        <w:rPr>
          <w:rFonts w:ascii="Arial" w:eastAsia="MS Mincho" w:hAnsi="Arial" w:cs="Arial"/>
          <w:b/>
          <w:bCs/>
        </w:rPr>
        <w:t>Р</w:t>
      </w:r>
      <w:proofErr w:type="gramEnd"/>
      <w:r>
        <w:rPr>
          <w:rFonts w:ascii="Arial" w:eastAsia="MS Mincho" w:hAnsi="Arial" w:cs="Arial"/>
          <w:b/>
          <w:bCs/>
        </w:rPr>
        <w:t xml:space="preserve"> 52290-2004)</w:t>
      </w:r>
    </w:p>
    <w:p w:rsidR="00B20D9E" w:rsidRDefault="00B20D9E" w:rsidP="00B20D9E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микрорайон Светлый, ул. Согласия,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B20D9E" w:rsidRDefault="00B20D9E" w:rsidP="00B20D9E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>
        <w:rPr>
          <w:i/>
          <w:iCs/>
        </w:rPr>
        <w:t>От 0+0 до 0+459</w:t>
      </w:r>
    </w:p>
    <w:p w:rsidR="00B20D9E" w:rsidRDefault="00B20D9E" w:rsidP="00B20D9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B20D9E" w:rsidRDefault="00B20D9E" w:rsidP="00B20D9E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19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4"/>
        <w:gridCol w:w="1880"/>
        <w:gridCol w:w="2236"/>
        <w:gridCol w:w="794"/>
        <w:gridCol w:w="671"/>
        <w:gridCol w:w="835"/>
        <w:gridCol w:w="1247"/>
        <w:gridCol w:w="596"/>
        <w:gridCol w:w="842"/>
        <w:gridCol w:w="712"/>
      </w:tblGrid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tblHeader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</w:t>
            </w: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о</w:t>
            </w: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вить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tblHeader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20D9E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20D9E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0+101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0+176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0+203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0+268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0+334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0+404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0+450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20D9E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20D9E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20D9E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20D9E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20D9E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20D9E" w:rsidRPr="00B20D9E" w:rsidTr="00B20D9E">
        <w:tblPrEx>
          <w:tblCellMar>
            <w:top w:w="0" w:type="dxa"/>
            <w:bottom w:w="0" w:type="dxa"/>
          </w:tblCellMar>
        </w:tblPrEx>
        <w:trPr>
          <w:trHeight w:val="23"/>
          <w:jc w:val="center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20D9E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  <w:r w:rsidRPr="00B20D9E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Pr="00B20D9E" w:rsidRDefault="00B20D9E" w:rsidP="00E15D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B20D9E" w:rsidRDefault="00B20D9E">
      <w:pPr>
        <w:pStyle w:val="a3"/>
        <w:rPr>
          <w:rFonts w:eastAsia="MS Mincho"/>
        </w:rPr>
      </w:pPr>
    </w:p>
    <w:p w:rsidR="00B20D9E" w:rsidRDefault="00B20D9E" w:rsidP="00B20D9E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B20D9E" w:rsidRDefault="00B20D9E" w:rsidP="00B20D9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микрорайон Светлый, ул. Согласия,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B20D9E" w:rsidRDefault="00B20D9E" w:rsidP="00B20D9E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0+459</w:t>
      </w:r>
    </w:p>
    <w:p w:rsidR="00B20D9E" w:rsidRDefault="00B20D9E" w:rsidP="00B20D9E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20D9E" w:rsidRDefault="00B20D9E" w:rsidP="00B20D9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5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1"/>
        <w:gridCol w:w="1424"/>
        <w:gridCol w:w="1425"/>
        <w:gridCol w:w="1345"/>
        <w:gridCol w:w="1345"/>
        <w:gridCol w:w="1345"/>
        <w:gridCol w:w="1345"/>
        <w:gridCol w:w="1345"/>
      </w:tblGrid>
      <w:tr w:rsidR="00B20D9E" w:rsidTr="00E15DC1">
        <w:trPr>
          <w:cantSplit/>
          <w:trHeight w:val="25"/>
          <w:tblHeader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20D9E" w:rsidTr="00E15DC1">
        <w:trPr>
          <w:trHeight w:val="25"/>
          <w:tblHeader/>
          <w:jc w:val="center"/>
        </w:trPr>
        <w:tc>
          <w:tcPr>
            <w:tcW w:w="4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2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 xml:space="preserve">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4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4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4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B20D9E" w:rsidTr="00E15DC1">
        <w:trPr>
          <w:trHeight w:val="25"/>
          <w:tblHeader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B20D9E" w:rsidTr="00E15DC1">
        <w:trPr>
          <w:trHeight w:val="25"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12/12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</w:tr>
      <w:tr w:rsidR="00B20D9E" w:rsidTr="00E15DC1">
        <w:trPr>
          <w:trHeight w:val="25"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0+422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12/12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B20D9E" w:rsidRDefault="00B20D9E" w:rsidP="00B20D9E">
      <w:pPr>
        <w:jc w:val="center"/>
        <w:rPr>
          <w:rFonts w:ascii="Arial" w:hAnsi="Arial" w:cs="Arial"/>
          <w:b/>
          <w:bCs/>
        </w:rPr>
      </w:pPr>
    </w:p>
    <w:p w:rsidR="00B20D9E" w:rsidRDefault="00B20D9E" w:rsidP="00B20D9E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B20D9E" w:rsidRDefault="00B20D9E" w:rsidP="00B20D9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микрорайон Светлый, ул. Согласия,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B20D9E" w:rsidRDefault="00B20D9E" w:rsidP="00B20D9E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0+459</w:t>
      </w:r>
    </w:p>
    <w:p w:rsidR="00B20D9E" w:rsidRDefault="00B20D9E" w:rsidP="00B20D9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20D9E" w:rsidRDefault="00B20D9E" w:rsidP="00B20D9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11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06"/>
        <w:gridCol w:w="1451"/>
        <w:gridCol w:w="1484"/>
        <w:gridCol w:w="1472"/>
        <w:gridCol w:w="1711"/>
        <w:gridCol w:w="1676"/>
        <w:gridCol w:w="1711"/>
      </w:tblGrid>
      <w:tr w:rsidR="00B20D9E" w:rsidTr="00E15DC1">
        <w:trPr>
          <w:trHeight w:val="25"/>
          <w:tblHeader/>
          <w:jc w:val="center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B20D9E" w:rsidTr="00E15DC1">
        <w:trPr>
          <w:trHeight w:val="25"/>
          <w:tblHeader/>
          <w:jc w:val="center"/>
        </w:trPr>
        <w:tc>
          <w:tcPr>
            <w:tcW w:w="6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B20D9E" w:rsidTr="00E15DC1">
        <w:trPr>
          <w:trHeight w:val="25"/>
          <w:tblHeader/>
          <w:jc w:val="center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D9E" w:rsidRDefault="00B20D9E" w:rsidP="00E15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B20D9E" w:rsidTr="00E15DC1">
        <w:trPr>
          <w:trHeight w:val="25"/>
          <w:jc w:val="center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</w:tr>
      <w:tr w:rsidR="00B20D9E" w:rsidTr="00E15DC1">
        <w:trPr>
          <w:trHeight w:val="25"/>
          <w:jc w:val="center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0+459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D9E" w:rsidRDefault="00B20D9E" w:rsidP="00E15DC1">
            <w:pPr>
              <w:rPr>
                <w:rFonts w:ascii="Arial" w:hAnsi="Arial" w:cs="Arial"/>
              </w:rPr>
            </w:pPr>
          </w:p>
        </w:tc>
      </w:tr>
    </w:tbl>
    <w:p w:rsidR="00B20D9E" w:rsidRDefault="00B20D9E" w:rsidP="00B20D9E">
      <w:pPr>
        <w:pStyle w:val="a3"/>
        <w:rPr>
          <w:rFonts w:eastAsia="MS Mincho"/>
        </w:rPr>
      </w:pPr>
    </w:p>
    <w:p w:rsidR="00B20D9E" w:rsidRDefault="00B20D9E" w:rsidP="00B20D9E">
      <w:pPr>
        <w:pStyle w:val="a3"/>
        <w:rPr>
          <w:rFonts w:eastAsia="MS Mincho"/>
        </w:rPr>
      </w:pPr>
    </w:p>
    <w:p w:rsidR="00B20D9E" w:rsidRDefault="00B20D9E">
      <w:pPr>
        <w:pStyle w:val="a3"/>
        <w:rPr>
          <w:rFonts w:eastAsia="MS Mincho"/>
        </w:rPr>
      </w:pPr>
    </w:p>
    <w:sectPr w:rsidR="00B20D9E" w:rsidSect="00B20D9E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20D9E"/>
    <w:rsid w:val="001842E0"/>
    <w:rsid w:val="00215347"/>
    <w:rsid w:val="00B20D9E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B20D9E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B20D9E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20D9E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B20D9E"/>
    <w:rPr>
      <w:rFonts w:ascii="Arial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B20D9E"/>
    <w:rPr>
      <w:rFonts w:ascii="Arial" w:eastAsia="MS Mincho" w:hAnsi="Arial" w:cs="Arial"/>
      <w:b/>
      <w:bCs/>
      <w:sz w:val="24"/>
      <w:szCs w:val="24"/>
    </w:rPr>
  </w:style>
  <w:style w:type="character" w:customStyle="1" w:styleId="a4">
    <w:name w:val="Текст Знак"/>
    <w:basedOn w:val="a0"/>
    <w:link w:val="a3"/>
    <w:rsid w:val="00B20D9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6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1</cp:revision>
  <cp:lastPrinted>1601-01-01T00:00:00Z</cp:lastPrinted>
  <dcterms:created xsi:type="dcterms:W3CDTF">2019-06-08T16:03:00Z</dcterms:created>
  <dcterms:modified xsi:type="dcterms:W3CDTF">2019-06-08T16:11:00Z</dcterms:modified>
</cp:coreProperties>
</file>